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0C060" w14:textId="60FD1AA6" w:rsidR="00026EE1" w:rsidRPr="00026EE1" w:rsidRDefault="00026EE1" w:rsidP="00026EE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26EE1">
        <w:rPr>
          <w:rFonts w:ascii="Arial" w:eastAsia="MS Mincho" w:hAnsi="Arial"/>
          <w:b/>
          <w:noProof/>
          <w:sz w:val="24"/>
        </w:rPr>
        <w:t>3GPP TSG-</w:t>
      </w:r>
      <w:r w:rsidRPr="00026EE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26EE1">
        <w:rPr>
          <w:rFonts w:ascii="Arial" w:eastAsia="MS Mincho" w:hAnsi="Arial"/>
          <w:b/>
          <w:noProof/>
          <w:sz w:val="24"/>
        </w:rPr>
        <w:t xml:space="preserve"> Meetin</w:t>
      </w:r>
      <w:r w:rsidRPr="00026EE1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026EE1">
        <w:rPr>
          <w:rFonts w:ascii="Arial" w:eastAsia="MS Mincho" w:hAnsi="Arial" w:cs="Arial"/>
          <w:b/>
          <w:noProof/>
          <w:sz w:val="24"/>
          <w:szCs w:val="24"/>
        </w:rPr>
        <w:tab/>
      </w:r>
      <w:r w:rsidR="00126428" w:rsidRPr="00126428">
        <w:rPr>
          <w:rFonts w:ascii="Arial" w:hAnsi="Arial" w:cs="Arial"/>
          <w:b/>
          <w:noProof/>
          <w:sz w:val="24"/>
          <w:szCs w:val="24"/>
          <w:lang w:eastAsia="zh-CN"/>
        </w:rPr>
        <w:t>R4-2308896</w:t>
      </w:r>
    </w:p>
    <w:bookmarkEnd w:id="0"/>
    <w:p w14:paraId="1E90F333" w14:textId="77777777" w:rsidR="00026EE1" w:rsidRPr="00026EE1" w:rsidRDefault="00026EE1" w:rsidP="00026EE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26EE1">
        <w:rPr>
          <w:rFonts w:ascii="Arial" w:eastAsia="MS Mincho" w:hAnsi="Arial"/>
          <w:b/>
          <w:noProof/>
          <w:sz w:val="24"/>
        </w:rPr>
        <w:t>Incheon, 22</w:t>
      </w:r>
      <w:r w:rsidRPr="00026EE1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026EE1">
        <w:rPr>
          <w:rFonts w:ascii="Arial" w:eastAsia="MS Mincho" w:hAnsi="Arial"/>
          <w:b/>
          <w:noProof/>
          <w:sz w:val="24"/>
        </w:rPr>
        <w:t xml:space="preserve"> - 26</w:t>
      </w:r>
      <w:r w:rsidRPr="00026EE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026EE1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6C2F421A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39292F0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55CF0" w:rsidRPr="00155CF0">
        <w:rPr>
          <w:rFonts w:ascii="Arial" w:hAnsi="Arial"/>
          <w:sz w:val="24"/>
          <w:lang w:val="en-US" w:eastAsia="zh-CN"/>
        </w:rPr>
        <w:t>Simulation results</w:t>
      </w:r>
      <w:r w:rsidR="006B573C" w:rsidRPr="006B573C">
        <w:rPr>
          <w:rFonts w:ascii="Arial" w:hAnsi="Arial"/>
          <w:sz w:val="24"/>
          <w:lang w:val="en-US" w:eastAsia="zh-CN"/>
        </w:rPr>
        <w:t xml:space="preserve"> on </w:t>
      </w:r>
      <w:r w:rsidR="0041618E" w:rsidRPr="0041618E">
        <w:rPr>
          <w:rFonts w:ascii="Arial" w:hAnsi="Arial"/>
          <w:sz w:val="24"/>
          <w:lang w:val="en-US" w:eastAsia="zh-CN"/>
        </w:rPr>
        <w:t>UE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5895A68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126428" w:rsidRPr="00126428">
        <w:rPr>
          <w:rFonts w:ascii="Arial" w:hAnsi="Arial"/>
          <w:sz w:val="24"/>
          <w:lang w:val="pt-BR" w:eastAsia="zh-CN"/>
        </w:rPr>
        <w:t>9.7.7.1</w:t>
      </w:r>
      <w:bookmarkStart w:id="2" w:name="_GoBack"/>
      <w:bookmarkEnd w:id="2"/>
    </w:p>
    <w:p w14:paraId="69E3E1F0" w14:textId="520E5C09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155CF0">
        <w:rPr>
          <w:rFonts w:ascii="Arial" w:hAnsi="Arial"/>
          <w:sz w:val="24"/>
          <w:lang w:val="pt-BR" w:eastAsia="zh-CN"/>
        </w:rPr>
        <w:t>Information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521218A2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</w:t>
      </w:r>
      <w:r w:rsidR="0063500E">
        <w:rPr>
          <w:lang w:eastAsia="zh-CN"/>
        </w:rPr>
        <w:t>6</w:t>
      </w:r>
      <w:r w:rsidR="00026EE1">
        <w:rPr>
          <w:lang w:eastAsia="zh-CN"/>
        </w:rPr>
        <w:t>-bis-e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on IoT-NTN UE demodulation and CQI reporting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155CF0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026EE1">
        <w:rPr>
          <w:lang w:val="en-US" w:eastAsia="zh-CN"/>
        </w:rPr>
        <w:t>updated</w:t>
      </w:r>
      <w:r w:rsidR="00155CF0">
        <w:rPr>
          <w:lang w:val="en-US" w:eastAsia="zh-CN"/>
        </w:rPr>
        <w:t xml:space="preserve"> s</w:t>
      </w:r>
      <w:r w:rsidR="00155CF0" w:rsidRPr="00155CF0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="005A0C1C">
        <w:rPr>
          <w:lang w:val="en-US" w:eastAsia="zh-CN"/>
        </w:rPr>
        <w:t>UE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66D9E22B" w:rsidR="00D90964" w:rsidRDefault="00026EE1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5B280D94" w14:textId="2243996C" w:rsidR="00A734F4" w:rsidRDefault="00A734F4" w:rsidP="00A734F4">
      <w:pPr>
        <w:pStyle w:val="2"/>
        <w:rPr>
          <w:lang w:val="en-US" w:eastAsia="zh-CN"/>
        </w:rPr>
      </w:pPr>
      <w:r w:rsidRPr="00A734F4">
        <w:rPr>
          <w:lang w:val="en-US" w:eastAsia="zh-CN"/>
        </w:rPr>
        <w:t>Test cases for Cat-M1</w:t>
      </w:r>
    </w:p>
    <w:p w14:paraId="166187D3" w14:textId="2F981902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the test cases for Cat-M1 are shown as Table 2.1-1 based on the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_Ref126059685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6C61EAFF" w14:textId="32E85609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2.1-1 Ideal simulation results for </w:t>
      </w:r>
      <w:r w:rsidRPr="00A734F4">
        <w:rPr>
          <w:lang w:eastAsia="zh-CN"/>
        </w:rPr>
        <w:t>the test cases for Cat-M1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900"/>
        <w:gridCol w:w="872"/>
        <w:gridCol w:w="1466"/>
        <w:gridCol w:w="1138"/>
        <w:gridCol w:w="1395"/>
        <w:gridCol w:w="1481"/>
        <w:gridCol w:w="937"/>
        <w:gridCol w:w="1318"/>
      </w:tblGrid>
      <w:tr w:rsidR="00A734F4" w:rsidRPr="00A734F4" w14:paraId="65C782B4" w14:textId="49881192" w:rsidTr="00A734F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FA1A7" w14:textId="77777777" w:rsidR="00A734F4" w:rsidRPr="00A734F4" w:rsidRDefault="00A734F4" w:rsidP="00831F97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550A" w14:textId="77777777" w:rsidR="00A734F4" w:rsidRPr="00A734F4" w:rsidRDefault="00A734F4" w:rsidP="00831F97">
            <w:pPr>
              <w:pStyle w:val="TAH"/>
            </w:pPr>
            <w:r w:rsidRPr="00A734F4">
              <w:t>CBW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4484" w14:textId="77777777" w:rsidR="00A734F4" w:rsidRPr="00A734F4" w:rsidRDefault="00A734F4" w:rsidP="00831F97">
            <w:pPr>
              <w:pStyle w:val="TAH"/>
            </w:pPr>
            <w:r w:rsidRPr="00A734F4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1344C" w14:textId="77777777" w:rsidR="00A734F4" w:rsidRPr="00A734F4" w:rsidRDefault="00A734F4" w:rsidP="00831F97">
            <w:pPr>
              <w:pStyle w:val="TAH"/>
            </w:pPr>
            <w:r w:rsidRPr="00A734F4">
              <w:t>Transmission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0383A" w14:textId="77777777" w:rsidR="00A734F4" w:rsidRPr="00A734F4" w:rsidRDefault="00A734F4" w:rsidP="00831F97">
            <w:pPr>
              <w:pStyle w:val="TAH"/>
            </w:pPr>
            <w:r w:rsidRPr="00A734F4">
              <w:t>PDSCH repetition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9E322" w14:textId="77777777" w:rsidR="00A734F4" w:rsidRPr="00A734F4" w:rsidRDefault="00A734F4" w:rsidP="00831F97">
            <w:pPr>
              <w:pStyle w:val="TAH"/>
            </w:pPr>
            <w:r w:rsidRPr="00A734F4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B75ED" w14:textId="77777777" w:rsidR="00A734F4" w:rsidRPr="00A734F4" w:rsidRDefault="00A734F4" w:rsidP="00831F97">
            <w:pPr>
              <w:pStyle w:val="TAH"/>
            </w:pPr>
            <w:r w:rsidRPr="00A734F4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F891" w14:textId="77777777" w:rsidR="00A734F4" w:rsidRPr="00A734F4" w:rsidRDefault="00A734F4" w:rsidP="00831F97">
            <w:pPr>
              <w:pStyle w:val="TAH"/>
            </w:pPr>
            <w:r w:rsidRPr="00A734F4">
              <w:t>K_offset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16EE67" w14:textId="308BCB23" w:rsidR="00A734F4" w:rsidRPr="00A734F4" w:rsidRDefault="00106049" w:rsidP="00831F97">
            <w:pPr>
              <w:pStyle w:val="TAH"/>
              <w:rPr>
                <w:rFonts w:eastAsiaTheme="minorEastAsia"/>
                <w:lang w:eastAsia="zh-CN"/>
              </w:rPr>
            </w:pPr>
            <w:r w:rsidRPr="00106049">
              <w:rPr>
                <w:rFonts w:eastAsiaTheme="minorEastAsia"/>
                <w:lang w:eastAsia="zh-CN"/>
              </w:rPr>
              <w:t>SNR@70% maximum throughput [dB]</w:t>
            </w:r>
          </w:p>
        </w:tc>
      </w:tr>
      <w:tr w:rsidR="00A734F4" w:rsidRPr="00A734F4" w14:paraId="7FD3CBD1" w14:textId="7EC48928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9A587" w14:textId="7F3A5389" w:rsidR="00A734F4" w:rsidRPr="00A734F4" w:rsidRDefault="00A734F4" w:rsidP="00831F97">
            <w:pPr>
              <w:pStyle w:val="TAC"/>
            </w:pPr>
            <w:r w:rsidRPr="00A734F4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E90A" w14:textId="77777777" w:rsidR="00A734F4" w:rsidRPr="00A734F4" w:rsidRDefault="00A734F4" w:rsidP="00831F97">
            <w:pPr>
              <w:pStyle w:val="TAC"/>
            </w:pPr>
            <w:r w:rsidRPr="00A734F4"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D290" w14:textId="5290D6FF" w:rsidR="00A734F4" w:rsidRPr="00A734F4" w:rsidRDefault="00A734F4" w:rsidP="00831F97">
            <w:pPr>
              <w:pStyle w:val="TAC"/>
            </w:pPr>
            <w:r w:rsidRPr="00A734F4">
              <w:t>16QAM 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9C56B" w14:textId="77777777" w:rsidR="00A734F4" w:rsidRPr="00A734F4" w:rsidRDefault="00A734F4" w:rsidP="00831F97">
            <w:pPr>
              <w:pStyle w:val="TAC"/>
            </w:pPr>
            <w:r w:rsidRPr="00A734F4"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761F3" w14:textId="77777777" w:rsidR="00A734F4" w:rsidRPr="00A734F4" w:rsidRDefault="00A734F4" w:rsidP="00831F97">
            <w:pPr>
              <w:pStyle w:val="TAC"/>
            </w:pPr>
            <w:r w:rsidRPr="00A734F4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59D71" w14:textId="47E82E3C" w:rsidR="00A734F4" w:rsidRPr="00A734F4" w:rsidRDefault="00A734F4" w:rsidP="00831F97">
            <w:pPr>
              <w:pStyle w:val="TAC"/>
            </w:pPr>
            <w:r w:rsidRPr="00A734F4">
              <w:t>NTN-TDLC5-30</w:t>
            </w:r>
          </w:p>
          <w:p w14:paraId="0405BCB0" w14:textId="77777777" w:rsidR="00A734F4" w:rsidRPr="00A734F4" w:rsidRDefault="00A734F4" w:rsidP="00831F97">
            <w:pPr>
              <w:pStyle w:val="TAC"/>
              <w:rPr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46E19" w14:textId="77777777" w:rsidR="00A734F4" w:rsidRPr="00A734F4" w:rsidRDefault="00A734F4" w:rsidP="00831F97">
            <w:pPr>
              <w:pStyle w:val="TAC"/>
            </w:pPr>
            <w:r w:rsidRPr="00A734F4"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09DD4" w14:textId="77777777" w:rsidR="00A734F4" w:rsidRPr="00A734F4" w:rsidRDefault="00A734F4" w:rsidP="00831F97">
            <w:pPr>
              <w:pStyle w:val="TAC"/>
            </w:pPr>
            <w:r w:rsidRPr="00A734F4"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CEB605" w14:textId="7468F665" w:rsidR="00A734F4" w:rsidRPr="006B39D1" w:rsidRDefault="006B39D1" w:rsidP="00831F9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 w:rsidR="00D0311A">
              <w:rPr>
                <w:rFonts w:eastAsiaTheme="minorEastAsia"/>
                <w:lang w:eastAsia="zh-CN"/>
              </w:rPr>
              <w:t>.45</w:t>
            </w:r>
          </w:p>
        </w:tc>
      </w:tr>
      <w:tr w:rsidR="00A734F4" w:rsidRPr="00A734F4" w14:paraId="076CA251" w14:textId="1929CCA3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E724A" w14:textId="7BA3BC9B" w:rsidR="00A734F4" w:rsidRPr="00A734F4" w:rsidRDefault="00A734F4" w:rsidP="00831F97">
            <w:pPr>
              <w:pStyle w:val="TAC"/>
            </w:pPr>
            <w:r w:rsidRPr="00A734F4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3460A" w14:textId="77777777" w:rsidR="00A734F4" w:rsidRPr="00A734F4" w:rsidRDefault="00A734F4" w:rsidP="00831F97">
            <w:pPr>
              <w:pStyle w:val="TAC"/>
            </w:pPr>
            <w:r w:rsidRPr="00A734F4"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E092" w14:textId="105FEB6D" w:rsidR="00A734F4" w:rsidRPr="00A734F4" w:rsidRDefault="00A734F4" w:rsidP="00831F97">
            <w:pPr>
              <w:pStyle w:val="TAC"/>
            </w:pPr>
            <w:r w:rsidRPr="00A734F4">
              <w:t>QPSK 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E3375" w14:textId="77777777" w:rsidR="00A734F4" w:rsidRPr="00A734F4" w:rsidRDefault="00A734F4" w:rsidP="00831F97">
            <w:pPr>
              <w:pStyle w:val="TAC"/>
            </w:pPr>
            <w:r w:rsidRPr="00A734F4"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8D110" w14:textId="77777777" w:rsidR="00A734F4" w:rsidRPr="00A734F4" w:rsidRDefault="00A734F4" w:rsidP="00831F97">
            <w:pPr>
              <w:pStyle w:val="TAC"/>
            </w:pPr>
            <w:r w:rsidRPr="00A734F4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EC85D" w14:textId="066CC116" w:rsidR="00A734F4" w:rsidRPr="00885AF7" w:rsidRDefault="00A734F4" w:rsidP="00831F97">
            <w:pPr>
              <w:pStyle w:val="TAC"/>
              <w:rPr>
                <w:rFonts w:eastAsia="PMingLiU"/>
                <w:lang w:val="sv-SE" w:eastAsia="zh-TW"/>
              </w:rPr>
            </w:pPr>
            <w:r w:rsidRPr="00A734F4">
              <w:rPr>
                <w:rFonts w:eastAsia="PMingLiU"/>
                <w:lang w:val="sv-SE" w:eastAsia="zh-TW"/>
              </w:rPr>
              <w:t>NTN-TDLA100-</w:t>
            </w:r>
            <w:r w:rsidR="00885AF7">
              <w:rPr>
                <w:rFonts w:eastAsia="PMingLiU"/>
                <w:lang w:val="sv-SE" w:eastAsia="zh-TW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77EB" w14:textId="77777777" w:rsidR="00A734F4" w:rsidRPr="00A734F4" w:rsidRDefault="00A734F4" w:rsidP="00831F97">
            <w:pPr>
              <w:pStyle w:val="TAC"/>
            </w:pPr>
            <w:r w:rsidRPr="00A734F4"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A4DEF" w14:textId="77777777" w:rsidR="00A734F4" w:rsidRPr="00A734F4" w:rsidRDefault="00A734F4" w:rsidP="00831F97">
            <w:pPr>
              <w:pStyle w:val="TAC"/>
            </w:pPr>
            <w:r w:rsidRPr="00A734F4"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9C557D" w14:textId="174DF994" w:rsidR="00A734F4" w:rsidRPr="006B39D1" w:rsidRDefault="006B39D1" w:rsidP="00831F9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</w:t>
            </w:r>
            <w:r w:rsidR="005770F1">
              <w:rPr>
                <w:rFonts w:eastAsiaTheme="minorEastAsia"/>
                <w:lang w:eastAsia="zh-CN"/>
              </w:rPr>
              <w:t>49</w:t>
            </w:r>
          </w:p>
        </w:tc>
      </w:tr>
      <w:tr w:rsidR="00A734F4" w:rsidRPr="00A734F4" w14:paraId="54BCBA30" w14:textId="4F88992A" w:rsidTr="00A73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81D52" w14:textId="538780AA" w:rsidR="00A734F4" w:rsidRPr="00A734F4" w:rsidRDefault="00A734F4" w:rsidP="00831F97">
            <w:pPr>
              <w:pStyle w:val="TAC"/>
            </w:pPr>
            <w:r w:rsidRPr="00A734F4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99A58" w14:textId="77777777" w:rsidR="00A734F4" w:rsidRPr="00A734F4" w:rsidRDefault="00A734F4" w:rsidP="00831F97">
            <w:pPr>
              <w:pStyle w:val="TAC"/>
            </w:pPr>
            <w:r w:rsidRPr="00A734F4">
              <w:t>FDD 1.4MHz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0DB8" w14:textId="4AD77D21" w:rsidR="00A734F4" w:rsidRPr="00A734F4" w:rsidRDefault="00A734F4" w:rsidP="00831F97">
            <w:pPr>
              <w:pStyle w:val="TAC"/>
            </w:pPr>
            <w:r w:rsidRPr="00A734F4">
              <w:t>QPSK 1/10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2071D" w14:textId="77777777" w:rsidR="00A734F4" w:rsidRPr="00A734F4" w:rsidRDefault="00A734F4" w:rsidP="00831F97">
            <w:pPr>
              <w:pStyle w:val="TAC"/>
            </w:pPr>
            <w:r w:rsidRPr="00A734F4">
              <w:t>TM1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B104" w14:textId="77777777" w:rsidR="00A734F4" w:rsidRPr="00A734F4" w:rsidRDefault="00A734F4" w:rsidP="00831F97">
            <w:pPr>
              <w:pStyle w:val="TAC"/>
            </w:pPr>
            <w:r w:rsidRPr="00A734F4"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E92E3" w14:textId="77777777" w:rsidR="00A734F4" w:rsidRPr="00A734F4" w:rsidRDefault="00A734F4" w:rsidP="00831F97">
            <w:pPr>
              <w:pStyle w:val="TAC"/>
              <w:rPr>
                <w:color w:val="FF0000"/>
              </w:rPr>
            </w:pPr>
            <w:r w:rsidRPr="00A734F4">
              <w:rPr>
                <w:rFonts w:eastAsia="PMingLiU"/>
                <w:lang w:val="sv-SE" w:eastAsia="zh-TW"/>
              </w:rPr>
              <w:t>NTN-TDLA100-</w:t>
            </w:r>
            <w:r w:rsidRPr="00A734F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5DD4A" w14:textId="77777777" w:rsidR="00A734F4" w:rsidRPr="00A734F4" w:rsidRDefault="00A734F4" w:rsidP="00831F97">
            <w:pPr>
              <w:pStyle w:val="TAC"/>
            </w:pPr>
            <w:r w:rsidRPr="00A734F4"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73D04" w14:textId="77777777" w:rsidR="00A734F4" w:rsidRPr="00A734F4" w:rsidRDefault="00A734F4" w:rsidP="00831F97">
            <w:pPr>
              <w:pStyle w:val="TAC"/>
            </w:pPr>
            <w:r w:rsidRPr="00A734F4"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68CABB" w14:textId="2A32FBF7" w:rsidR="00A734F4" w:rsidRPr="00CE7DCC" w:rsidRDefault="00CE7DCC" w:rsidP="00831F97">
            <w:pPr>
              <w:pStyle w:val="TAC"/>
              <w:rPr>
                <w:rFonts w:eastAsiaTheme="minorEastAsia"/>
                <w:lang w:eastAsia="zh-CN"/>
              </w:rPr>
            </w:pPr>
            <w:r w:rsidRPr="00F40542">
              <w:rPr>
                <w:rFonts w:eastAsiaTheme="minorEastAsia" w:hint="eastAsia"/>
                <w:lang w:eastAsia="zh-CN"/>
              </w:rPr>
              <w:t>-</w:t>
            </w:r>
            <w:r w:rsidRPr="00F40542">
              <w:rPr>
                <w:rFonts w:eastAsiaTheme="minorEastAsia"/>
                <w:lang w:eastAsia="zh-CN"/>
              </w:rPr>
              <w:t>14.</w:t>
            </w:r>
            <w:r w:rsidR="00F40542" w:rsidRPr="00F40542">
              <w:rPr>
                <w:rFonts w:eastAsiaTheme="minorEastAsia"/>
                <w:lang w:eastAsia="zh-CN"/>
              </w:rPr>
              <w:t>4</w:t>
            </w:r>
            <w:r w:rsidR="00664F36">
              <w:rPr>
                <w:rFonts w:eastAsiaTheme="minorEastAsia"/>
                <w:lang w:eastAsia="zh-CN"/>
              </w:rPr>
              <w:t>9</w:t>
            </w:r>
          </w:p>
        </w:tc>
      </w:tr>
    </w:tbl>
    <w:p w14:paraId="30C11255" w14:textId="77777777" w:rsidR="00A734F4" w:rsidRPr="00A734F4" w:rsidRDefault="00A734F4" w:rsidP="00A734F4">
      <w:pPr>
        <w:rPr>
          <w:lang w:val="en-US" w:eastAsia="zh-CN"/>
        </w:rPr>
      </w:pPr>
    </w:p>
    <w:p w14:paraId="66F273E2" w14:textId="1F9C0E94" w:rsidR="00A734F4" w:rsidRDefault="00A734F4" w:rsidP="00A734F4">
      <w:pPr>
        <w:pStyle w:val="2"/>
        <w:rPr>
          <w:lang w:val="en-US" w:eastAsia="zh-CN"/>
        </w:rPr>
      </w:pPr>
      <w:r w:rsidRPr="00A734F4">
        <w:rPr>
          <w:lang w:val="en-US" w:eastAsia="zh-CN"/>
        </w:rPr>
        <w:t>Test cases for NB-IoT</w:t>
      </w:r>
    </w:p>
    <w:p w14:paraId="7E5480BC" w14:textId="790437F7" w:rsidR="00A734F4" w:rsidRDefault="00A734F4" w:rsidP="00A734F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ideal simulation results for the test cases for </w:t>
      </w:r>
      <w:r w:rsidRPr="00A734F4">
        <w:rPr>
          <w:lang w:val="en-US" w:eastAsia="zh-CN"/>
        </w:rPr>
        <w:t>NB-IoT</w:t>
      </w:r>
      <w:r>
        <w:rPr>
          <w:lang w:val="en-US" w:eastAsia="zh-CN"/>
        </w:rPr>
        <w:t xml:space="preserve"> are shown as Table 2.2-1 based on the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_Ref126059685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0ADBB21F" w14:textId="2E1E685D" w:rsidR="00A734F4" w:rsidRPr="00A734F4" w:rsidRDefault="00A734F4" w:rsidP="00A734F4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2.2-1 Ideal simulation results for </w:t>
      </w:r>
      <w:r w:rsidRPr="00A734F4">
        <w:rPr>
          <w:lang w:eastAsia="zh-CN"/>
        </w:rPr>
        <w:t>the test cases for NB-IoT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897"/>
        <w:gridCol w:w="877"/>
        <w:gridCol w:w="1358"/>
        <w:gridCol w:w="1171"/>
        <w:gridCol w:w="1410"/>
        <w:gridCol w:w="1494"/>
        <w:gridCol w:w="937"/>
        <w:gridCol w:w="1356"/>
      </w:tblGrid>
      <w:tr w:rsidR="00106049" w:rsidRPr="00A734F4" w14:paraId="1B8B99AA" w14:textId="2E985534" w:rsidTr="00A734F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B24FE" w14:textId="77777777" w:rsidR="00A734F4" w:rsidRPr="00A734F4" w:rsidRDefault="00A734F4" w:rsidP="00831F97">
            <w:pPr>
              <w:pStyle w:val="TAH"/>
            </w:pPr>
            <w:r w:rsidRPr="00A734F4">
              <w:t>Test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6D98D" w14:textId="77777777" w:rsidR="00A734F4" w:rsidRPr="00A734F4" w:rsidRDefault="00A734F4" w:rsidP="00831F97">
            <w:pPr>
              <w:pStyle w:val="TAH"/>
            </w:pPr>
            <w:r w:rsidRPr="00A734F4">
              <w:t>CBW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4C653" w14:textId="77777777" w:rsidR="00A734F4" w:rsidRPr="00A734F4" w:rsidRDefault="00A734F4" w:rsidP="00831F97">
            <w:pPr>
              <w:pStyle w:val="TAH"/>
            </w:pPr>
            <w:r w:rsidRPr="00A734F4">
              <w:t>Carrier type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9184D" w14:textId="77777777" w:rsidR="00A734F4" w:rsidRPr="00A734F4" w:rsidRDefault="00A734F4" w:rsidP="00831F97">
            <w:pPr>
              <w:pStyle w:val="TAH"/>
            </w:pPr>
            <w:r w:rsidRPr="00A734F4"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5F3A6" w14:textId="77777777" w:rsidR="00A734F4" w:rsidRPr="00A734F4" w:rsidRDefault="00A734F4" w:rsidP="00831F97">
            <w:pPr>
              <w:pStyle w:val="TAH"/>
            </w:pPr>
            <w:r w:rsidRPr="00A734F4">
              <w:t>NPDSCH repetition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1118E" w14:textId="77777777" w:rsidR="00A734F4" w:rsidRPr="00A734F4" w:rsidRDefault="00A734F4" w:rsidP="00831F97">
            <w:pPr>
              <w:pStyle w:val="TAH"/>
            </w:pPr>
            <w:r w:rsidRPr="00A734F4">
              <w:t>Propagation condition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B3DF0" w14:textId="77777777" w:rsidR="00A734F4" w:rsidRPr="00A734F4" w:rsidRDefault="00A734F4" w:rsidP="00831F97">
            <w:pPr>
              <w:pStyle w:val="TAH"/>
            </w:pPr>
            <w:r w:rsidRPr="00A734F4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19B8" w14:textId="77777777" w:rsidR="00A734F4" w:rsidRPr="00A734F4" w:rsidRDefault="00A734F4" w:rsidP="00831F97">
            <w:pPr>
              <w:pStyle w:val="TAH"/>
            </w:pPr>
            <w:r w:rsidRPr="00A734F4">
              <w:t>K_offset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97F36" w14:textId="432E806C" w:rsidR="00A734F4" w:rsidRPr="00A734F4" w:rsidRDefault="00A734F4" w:rsidP="00831F97">
            <w:pPr>
              <w:pStyle w:val="TAH"/>
              <w:rPr>
                <w:rFonts w:eastAsiaTheme="minorEastAsia"/>
                <w:lang w:eastAsia="zh-CN"/>
              </w:rPr>
            </w:pPr>
            <w:r w:rsidRPr="00A734F4">
              <w:rPr>
                <w:rFonts w:eastAsiaTheme="minorEastAsia" w:hint="eastAsia"/>
                <w:lang w:eastAsia="zh-CN"/>
              </w:rPr>
              <w:t>S</w:t>
            </w:r>
            <w:r w:rsidRPr="00A734F4">
              <w:rPr>
                <w:rFonts w:eastAsiaTheme="minorEastAsia"/>
                <w:lang w:eastAsia="zh-CN"/>
              </w:rPr>
              <w:t>NR</w:t>
            </w:r>
            <w:r w:rsidR="00106049">
              <w:rPr>
                <w:rFonts w:eastAsiaTheme="minorEastAsia"/>
                <w:lang w:eastAsia="zh-CN"/>
              </w:rPr>
              <w:t xml:space="preserve">@70% maximum throughput </w:t>
            </w:r>
            <w:r w:rsidR="00106049" w:rsidRPr="00106049">
              <w:rPr>
                <w:rFonts w:eastAsiaTheme="minorEastAsia"/>
                <w:lang w:eastAsia="zh-CN"/>
              </w:rPr>
              <w:t>[dB]</w:t>
            </w:r>
          </w:p>
        </w:tc>
      </w:tr>
      <w:tr w:rsidR="00106049" w:rsidRPr="00A734F4" w14:paraId="5E0AE300" w14:textId="786213DB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2BEDC" w14:textId="660EDB9E" w:rsidR="00BE3213" w:rsidRPr="00A734F4" w:rsidRDefault="00A734F4" w:rsidP="00831F97">
            <w:pPr>
              <w:pStyle w:val="TAC"/>
            </w:pPr>
            <w:r w:rsidRPr="00A734F4">
              <w:t>1</w:t>
            </w:r>
          </w:p>
          <w:p w14:paraId="79B0EF49" w14:textId="579BCD66" w:rsidR="00A734F4" w:rsidRPr="00A734F4" w:rsidRDefault="00A734F4" w:rsidP="00831F97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8BCE8" w14:textId="77777777" w:rsidR="00A734F4" w:rsidRPr="00A734F4" w:rsidRDefault="00A734F4" w:rsidP="00831F97">
            <w:pPr>
              <w:pStyle w:val="TAC"/>
            </w:pPr>
            <w:r w:rsidRPr="00A734F4"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3CDA5" w14:textId="77777777" w:rsidR="00A734F4" w:rsidRPr="00A734F4" w:rsidRDefault="00A734F4" w:rsidP="00831F97">
            <w:pPr>
              <w:pStyle w:val="TAC"/>
            </w:pPr>
            <w:r w:rsidRPr="00A734F4">
              <w:t>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52A13" w14:textId="77777777" w:rsidR="00A734F4" w:rsidRPr="00A734F4" w:rsidRDefault="00A734F4" w:rsidP="00831F97">
            <w:pPr>
              <w:pStyle w:val="TAC"/>
            </w:pPr>
            <w:r w:rsidRPr="00A734F4">
              <w:t>QPSK 1/2</w:t>
            </w:r>
          </w:p>
          <w:p w14:paraId="63AC13E9" w14:textId="77777777" w:rsidR="00A734F4" w:rsidRPr="00A734F4" w:rsidRDefault="00A734F4" w:rsidP="00831F97">
            <w:pPr>
              <w:pStyle w:val="TAC"/>
            </w:pPr>
            <w:r w:rsidRPr="00A734F4">
              <w:t>(Reuse R.NB6.FDD)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4B8E5" w14:textId="77777777" w:rsidR="00A734F4" w:rsidRPr="00A734F4" w:rsidRDefault="00A734F4" w:rsidP="00831F97">
            <w:pPr>
              <w:pStyle w:val="TAC"/>
            </w:pPr>
            <w:r w:rsidRPr="00A734F4"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D8951" w14:textId="67842B6C" w:rsidR="00A734F4" w:rsidRPr="00885AF7" w:rsidRDefault="00A734F4" w:rsidP="00831F97">
            <w:pPr>
              <w:pStyle w:val="TAC"/>
              <w:rPr>
                <w:rFonts w:eastAsia="Malgun Gothic"/>
              </w:rPr>
            </w:pPr>
            <w:r w:rsidRPr="00A734F4">
              <w:t>NTN-TDLC5-</w:t>
            </w:r>
            <w:r w:rsidR="00885AF7"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9C9FC" w14:textId="77777777" w:rsidR="00A734F4" w:rsidRPr="00A734F4" w:rsidRDefault="00A734F4" w:rsidP="00831F97">
            <w:pPr>
              <w:pStyle w:val="TAC"/>
            </w:pPr>
            <w:r w:rsidRPr="00A734F4"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68F0E" w14:textId="77777777" w:rsidR="00A734F4" w:rsidRPr="00A734F4" w:rsidRDefault="00A734F4" w:rsidP="00831F97">
            <w:pPr>
              <w:pStyle w:val="TAC"/>
            </w:pPr>
            <w:r w:rsidRPr="00A734F4"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A09F35" w14:textId="3D1A7571" w:rsidR="00A734F4" w:rsidRPr="00885AF7" w:rsidRDefault="00885AF7" w:rsidP="00831F9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6.68</w:t>
            </w:r>
          </w:p>
        </w:tc>
      </w:tr>
      <w:tr w:rsidR="00106049" w:rsidRPr="00A734F4" w14:paraId="3E4100CE" w14:textId="5E08AEC3" w:rsidTr="00A734F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BEB39" w14:textId="630C29DE" w:rsidR="00A734F4" w:rsidRPr="00A734F4" w:rsidRDefault="00A734F4" w:rsidP="00831F97">
            <w:pPr>
              <w:pStyle w:val="TAC"/>
            </w:pPr>
            <w:r w:rsidRPr="00A734F4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952" w14:textId="77777777" w:rsidR="00A734F4" w:rsidRPr="00A734F4" w:rsidRDefault="00A734F4" w:rsidP="00831F97">
            <w:pPr>
              <w:pStyle w:val="TAC"/>
            </w:pPr>
            <w:r w:rsidRPr="00A734F4">
              <w:t>FDD 200kHz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B90CC" w14:textId="77777777" w:rsidR="00A734F4" w:rsidRPr="00A734F4" w:rsidRDefault="00A734F4" w:rsidP="00831F97">
            <w:pPr>
              <w:pStyle w:val="TAC"/>
            </w:pPr>
            <w:r w:rsidRPr="00A734F4">
              <w:t>Non-anchor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D02C1" w14:textId="77777777" w:rsidR="002944DA" w:rsidRDefault="00A734F4" w:rsidP="00831F97">
            <w:pPr>
              <w:pStyle w:val="TAC"/>
            </w:pPr>
            <w:r w:rsidRPr="00A734F4">
              <w:t>QPSK 1/3</w:t>
            </w:r>
          </w:p>
          <w:p w14:paraId="5ACEAC10" w14:textId="6E70BB44" w:rsidR="00A734F4" w:rsidRPr="00A734F4" w:rsidRDefault="00A734F4" w:rsidP="00831F97">
            <w:pPr>
              <w:pStyle w:val="TAC"/>
            </w:pPr>
            <w:r w:rsidRPr="00A734F4">
              <w:t>(Reuse R.NB6-1.FDD)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C65E" w14:textId="5B350700" w:rsidR="00A734F4" w:rsidRPr="002944DA" w:rsidRDefault="002944DA" w:rsidP="00831F9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5D4D8" w14:textId="77777777" w:rsidR="00A734F4" w:rsidRPr="00A734F4" w:rsidRDefault="00A734F4" w:rsidP="00831F97">
            <w:pPr>
              <w:pStyle w:val="TAC"/>
              <w:rPr>
                <w:color w:val="FF0000"/>
                <w:highlight w:val="yellow"/>
              </w:rPr>
            </w:pPr>
            <w:r w:rsidRPr="00A734F4">
              <w:rPr>
                <w:rFonts w:eastAsia="PMingLiU"/>
                <w:lang w:val="sv-SE" w:eastAsia="zh-TW"/>
              </w:rPr>
              <w:t>NTN-TDLA100-</w:t>
            </w:r>
            <w:r w:rsidRPr="00A734F4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3545C" w14:textId="77777777" w:rsidR="00A734F4" w:rsidRPr="00A734F4" w:rsidRDefault="00A734F4" w:rsidP="00831F97">
            <w:pPr>
              <w:pStyle w:val="TAC"/>
            </w:pPr>
            <w:r w:rsidRPr="00A734F4">
              <w:t>1x1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2ADC" w14:textId="77777777" w:rsidR="00A734F4" w:rsidRPr="00A734F4" w:rsidRDefault="00A734F4" w:rsidP="00831F97">
            <w:pPr>
              <w:pStyle w:val="TAC"/>
            </w:pPr>
            <w:r w:rsidRPr="00A734F4">
              <w:t>8ms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254802" w14:textId="507E5119" w:rsidR="00A734F4" w:rsidRPr="00885AF7" w:rsidRDefault="00885AF7" w:rsidP="00831F9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</w:t>
            </w:r>
            <w:r w:rsidR="00730540">
              <w:rPr>
                <w:rFonts w:eastAsiaTheme="minorEastAsia"/>
                <w:lang w:eastAsia="zh-CN"/>
              </w:rPr>
              <w:t>4.32</w:t>
            </w:r>
          </w:p>
        </w:tc>
      </w:tr>
    </w:tbl>
    <w:p w14:paraId="04697AE0" w14:textId="77777777" w:rsidR="00A734F4" w:rsidRPr="00A734F4" w:rsidRDefault="00A734F4" w:rsidP="00A734F4">
      <w:pPr>
        <w:rPr>
          <w:lang w:val="en-US" w:eastAsia="zh-CN"/>
        </w:rPr>
      </w:pPr>
    </w:p>
    <w:p w14:paraId="06EF3418" w14:textId="2A9DB3CC" w:rsidR="00D46BD4" w:rsidRPr="006551CC" w:rsidRDefault="00A734F4" w:rsidP="00D46BD4">
      <w:pPr>
        <w:pStyle w:val="1"/>
        <w:rPr>
          <w:lang w:val="en-US" w:eastAsia="zh-CN"/>
        </w:rPr>
      </w:pPr>
      <w:r>
        <w:rPr>
          <w:lang w:val="en-US" w:eastAsia="zh-CN"/>
        </w:rPr>
        <w:t>Summary</w:t>
      </w:r>
    </w:p>
    <w:p w14:paraId="21AE391D" w14:textId="25EA21D4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A734F4">
        <w:rPr>
          <w:lang w:val="en-US" w:eastAsia="zh-CN"/>
        </w:rPr>
        <w:t xml:space="preserve">provide our </w:t>
      </w:r>
      <w:r w:rsidR="00026EE1">
        <w:rPr>
          <w:lang w:val="en-US" w:eastAsia="zh-CN"/>
        </w:rPr>
        <w:t>updated</w:t>
      </w:r>
      <w:r w:rsidR="00A734F4">
        <w:rPr>
          <w:lang w:val="en-US" w:eastAsia="zh-CN"/>
        </w:rPr>
        <w:t xml:space="preserve"> simulation results</w:t>
      </w:r>
      <w:r w:rsidRPr="006551CC">
        <w:rPr>
          <w:lang w:val="en-US" w:eastAsia="zh-CN"/>
        </w:rPr>
        <w:t xml:space="preserve"> </w:t>
      </w:r>
      <w:r w:rsidR="00A734F4">
        <w:rPr>
          <w:lang w:val="en-US" w:eastAsia="zh-CN"/>
        </w:rPr>
        <w:t>about</w:t>
      </w:r>
      <w:r w:rsidR="00EF27CF" w:rsidRPr="006551CC">
        <w:rPr>
          <w:lang w:val="en-US" w:eastAsia="zh-CN"/>
        </w:rPr>
        <w:t xml:space="preserve"> </w:t>
      </w:r>
      <w:r w:rsidR="00A734F4" w:rsidRPr="00A734F4">
        <w:rPr>
          <w:lang w:val="en-US" w:eastAsia="zh-CN"/>
        </w:rPr>
        <w:t>UE demodulation requirements for LTE NTN IOT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6A186F42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r w:rsidR="00026EE1" w:rsidRPr="00026EE1">
        <w:rPr>
          <w:lang w:val="en-US" w:eastAsia="zh-CN"/>
        </w:rPr>
        <w:t>4-2305960</w:t>
      </w:r>
      <w:r w:rsidR="00B93693" w:rsidRPr="006551CC">
        <w:rPr>
          <w:lang w:val="en-US" w:eastAsia="zh-CN"/>
        </w:rPr>
        <w:t xml:space="preserve">, </w:t>
      </w:r>
      <w:r w:rsidR="002944DA" w:rsidRPr="002944DA">
        <w:rPr>
          <w:lang w:val="en-US" w:eastAsia="zh-CN"/>
        </w:rPr>
        <w:t>WF on IoT-NTN UE demodulation and CQI reporting requirements</w:t>
      </w:r>
      <w:r w:rsidR="00BA3F6A">
        <w:rPr>
          <w:lang w:val="en-US" w:eastAsia="zh-CN"/>
        </w:rPr>
        <w:t>, RAN</w:t>
      </w:r>
      <w:r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>
        <w:rPr>
          <w:lang w:val="en-US" w:eastAsia="zh-CN"/>
        </w:rPr>
        <w:t>10</w:t>
      </w:r>
      <w:r w:rsidR="002944DA">
        <w:rPr>
          <w:lang w:val="en-US" w:eastAsia="zh-CN"/>
        </w:rPr>
        <w:t>6</w:t>
      </w:r>
      <w:r w:rsidR="00026EE1">
        <w:rPr>
          <w:lang w:val="en-US" w:eastAsia="zh-CN"/>
        </w:rPr>
        <w:t>-bis-e</w:t>
      </w:r>
      <w:r w:rsidR="00BA3F6A">
        <w:rPr>
          <w:lang w:val="en-US" w:eastAsia="zh-CN"/>
        </w:rPr>
        <w:t xml:space="preserve">, </w:t>
      </w:r>
      <w:bookmarkEnd w:id="3"/>
      <w:bookmarkEnd w:id="4"/>
      <w:r w:rsidR="00964D21" w:rsidRPr="00964D21">
        <w:rPr>
          <w:lang w:val="en-US" w:eastAsia="zh-CN"/>
        </w:rPr>
        <w:t>MediaTek</w:t>
      </w:r>
      <w:bookmarkEnd w:id="5"/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072D5" w14:textId="77777777" w:rsidR="004B791F" w:rsidRDefault="004B791F" w:rsidP="009163A1">
      <w:pPr>
        <w:spacing w:after="0"/>
      </w:pPr>
      <w:r>
        <w:separator/>
      </w:r>
    </w:p>
  </w:endnote>
  <w:endnote w:type="continuationSeparator" w:id="0">
    <w:p w14:paraId="62BB1C6A" w14:textId="77777777" w:rsidR="004B791F" w:rsidRDefault="004B791F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BE829" w14:textId="77777777" w:rsidR="004B791F" w:rsidRDefault="004B791F" w:rsidP="009163A1">
      <w:pPr>
        <w:spacing w:after="0"/>
      </w:pPr>
      <w:r>
        <w:separator/>
      </w:r>
    </w:p>
  </w:footnote>
  <w:footnote w:type="continuationSeparator" w:id="0">
    <w:p w14:paraId="4FE1501C" w14:textId="77777777" w:rsidR="004B791F" w:rsidRDefault="004B791F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6EE1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049"/>
    <w:rsid w:val="00106E4B"/>
    <w:rsid w:val="001108F8"/>
    <w:rsid w:val="00110D4B"/>
    <w:rsid w:val="0011677D"/>
    <w:rsid w:val="001175B5"/>
    <w:rsid w:val="00121173"/>
    <w:rsid w:val="001229F1"/>
    <w:rsid w:val="00126428"/>
    <w:rsid w:val="00130685"/>
    <w:rsid w:val="00136B1B"/>
    <w:rsid w:val="00141027"/>
    <w:rsid w:val="00142697"/>
    <w:rsid w:val="001439A6"/>
    <w:rsid w:val="00154948"/>
    <w:rsid w:val="001555C5"/>
    <w:rsid w:val="00155CF0"/>
    <w:rsid w:val="0015739F"/>
    <w:rsid w:val="00157D97"/>
    <w:rsid w:val="00167E9A"/>
    <w:rsid w:val="00170674"/>
    <w:rsid w:val="00173BFB"/>
    <w:rsid w:val="00175DD4"/>
    <w:rsid w:val="00180C6D"/>
    <w:rsid w:val="00184CD2"/>
    <w:rsid w:val="00192226"/>
    <w:rsid w:val="00196BD9"/>
    <w:rsid w:val="00196D54"/>
    <w:rsid w:val="001A1FB2"/>
    <w:rsid w:val="001B1E9A"/>
    <w:rsid w:val="001B38C0"/>
    <w:rsid w:val="001B4B37"/>
    <w:rsid w:val="001B6B4A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44DA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B0938"/>
    <w:rsid w:val="004B101B"/>
    <w:rsid w:val="004B25B2"/>
    <w:rsid w:val="004B791F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0F1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00E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4F36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9D1"/>
    <w:rsid w:val="006B3B45"/>
    <w:rsid w:val="006B3CBE"/>
    <w:rsid w:val="006B573C"/>
    <w:rsid w:val="006B64A3"/>
    <w:rsid w:val="006B7BB4"/>
    <w:rsid w:val="006C2CA0"/>
    <w:rsid w:val="006C3F62"/>
    <w:rsid w:val="006C7B9D"/>
    <w:rsid w:val="006D75D7"/>
    <w:rsid w:val="006E2A89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0540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62FA"/>
    <w:rsid w:val="00816459"/>
    <w:rsid w:val="008178C0"/>
    <w:rsid w:val="00821440"/>
    <w:rsid w:val="008218D9"/>
    <w:rsid w:val="0082437D"/>
    <w:rsid w:val="00825BC9"/>
    <w:rsid w:val="00826757"/>
    <w:rsid w:val="00831F97"/>
    <w:rsid w:val="0083678C"/>
    <w:rsid w:val="008426B9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AF7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3DA7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675CB"/>
    <w:rsid w:val="00A70F98"/>
    <w:rsid w:val="00A734F4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72E3"/>
    <w:rsid w:val="00AC0BD3"/>
    <w:rsid w:val="00AC461A"/>
    <w:rsid w:val="00AC5345"/>
    <w:rsid w:val="00AC5CD4"/>
    <w:rsid w:val="00AC7557"/>
    <w:rsid w:val="00AD65DB"/>
    <w:rsid w:val="00AE2768"/>
    <w:rsid w:val="00AE340E"/>
    <w:rsid w:val="00AF5146"/>
    <w:rsid w:val="00AF5279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B77ED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E0AE6"/>
    <w:rsid w:val="00BE2B16"/>
    <w:rsid w:val="00BE30EC"/>
    <w:rsid w:val="00BE3213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83181"/>
    <w:rsid w:val="00C94719"/>
    <w:rsid w:val="00C9778E"/>
    <w:rsid w:val="00CA00E0"/>
    <w:rsid w:val="00CA08C6"/>
    <w:rsid w:val="00CA12E9"/>
    <w:rsid w:val="00CA322B"/>
    <w:rsid w:val="00CB231C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E7DCC"/>
    <w:rsid w:val="00CF17A5"/>
    <w:rsid w:val="00CF2EB8"/>
    <w:rsid w:val="00CF4E89"/>
    <w:rsid w:val="00CF77FF"/>
    <w:rsid w:val="00D0311A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8A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6C0C"/>
    <w:rsid w:val="00EB72E6"/>
    <w:rsid w:val="00EB7C78"/>
    <w:rsid w:val="00EC330C"/>
    <w:rsid w:val="00EC7ECD"/>
    <w:rsid w:val="00ED077D"/>
    <w:rsid w:val="00EE00AB"/>
    <w:rsid w:val="00EE0229"/>
    <w:rsid w:val="00EE1B16"/>
    <w:rsid w:val="00EE2BB3"/>
    <w:rsid w:val="00EE6DAC"/>
    <w:rsid w:val="00EF0103"/>
    <w:rsid w:val="00EF0286"/>
    <w:rsid w:val="00EF12FA"/>
    <w:rsid w:val="00EF27CF"/>
    <w:rsid w:val="00EF2C83"/>
    <w:rsid w:val="00EF712E"/>
    <w:rsid w:val="00EF731D"/>
    <w:rsid w:val="00F005F1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542"/>
    <w:rsid w:val="00F40AEF"/>
    <w:rsid w:val="00F44E2A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54703-85C8-41B8-9B42-165661286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4028</TotalTime>
  <Pages>2</Pages>
  <Words>275</Words>
  <Characters>1573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</cp:revision>
  <dcterms:created xsi:type="dcterms:W3CDTF">2021-12-16T11:56:00Z</dcterms:created>
  <dcterms:modified xsi:type="dcterms:W3CDTF">2023-05-15T14:58:00Z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(3)SH+ZNvaB1WkXTbNJ+YvF4t7Y8jtq96/uNifqVZmCF8YH7EetDefUR5w2L0SQBgxcPgAT9BO7
oISED/MUCtrcS+jT+cBWUbMShKCclQz0NBACnsJHjMgjfdljEP8wxDO1il5zluR6rlx+ivNd
/Whd0oHBca7FNEpWu15X4sD6WQQb26ladMdlLPMPQzr01iVkXHvL81guh4mICIg4ktF4Ztpw
CZfTHEdeQVLCBVSnAH</vt:lpwstr>
  </property>
  <property fmtid="{D5CDD505-2E9C-101B-9397-08002B2CF9AE}" pid="3" name="_2015_ms_pID_7253431">
    <vt:lpwstr>XqZ2Iy9yp/qThYruJ8jdWv2hNNAzrjd5TJHjjLyKYnyiUvrPgENcTf
vk2omQpkwF403QTRrO0pzo/soGQBEPyvYcm8BMHfA7p+JgMSTeq5f6hknTuBHOiEVmnuLivU
PitfA99sc830tvOfaM+qylQup3bQWjhDGTBRxtRKl/ZtARNj+7dv+Yw2LzxTu852gYb3NvJN
8pMsZfYb2B27Ytuz2nrrIQSxK/+2vK7BNend</vt:lpwstr>
  </property>
  <property fmtid="{D5CDD505-2E9C-101B-9397-08002B2CF9AE}" pid="4" name="_2015_ms_pID_7253432">
    <vt:lpwstr>m759C6pn0QhuzXro9sispXM=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